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31" w:rsidRPr="00046CEC" w:rsidRDefault="00431931" w:rsidP="00303F69">
      <w:pPr>
        <w:spacing w:after="0"/>
        <w:jc w:val="right"/>
      </w:pPr>
      <w:r w:rsidRPr="00046CEC">
        <w:t xml:space="preserve">Приложение 3 </w:t>
      </w:r>
    </w:p>
    <w:p w:rsidR="00431931" w:rsidRPr="00046CEC" w:rsidRDefault="00431931" w:rsidP="00303F69">
      <w:pPr>
        <w:spacing w:after="0"/>
        <w:jc w:val="right"/>
      </w:pPr>
      <w:r w:rsidRPr="00046CEC">
        <w:t>к решению Думы города Пыть-Яха</w:t>
      </w:r>
    </w:p>
    <w:p w:rsidR="00431931" w:rsidRPr="00046CEC" w:rsidRDefault="00431931" w:rsidP="00303F69">
      <w:pPr>
        <w:spacing w:after="0"/>
        <w:jc w:val="right"/>
      </w:pPr>
      <w:r w:rsidRPr="00046CEC">
        <w:t>от</w:t>
      </w:r>
      <w:r>
        <w:t xml:space="preserve"> 10.12.2021</w:t>
      </w:r>
      <w:r w:rsidRPr="00046CEC">
        <w:t xml:space="preserve"> № </w:t>
      </w:r>
      <w:r>
        <w:t>33</w:t>
      </w:r>
    </w:p>
    <w:p w:rsidR="00431931" w:rsidRPr="00046CEC" w:rsidRDefault="00431931" w:rsidP="001D02F1">
      <w:pPr>
        <w:spacing w:after="0"/>
        <w:jc w:val="center"/>
      </w:pPr>
    </w:p>
    <w:p w:rsidR="00431931" w:rsidRPr="00046CEC" w:rsidRDefault="00431931" w:rsidP="001D02F1">
      <w:pPr>
        <w:spacing w:after="0"/>
        <w:jc w:val="center"/>
      </w:pPr>
      <w:r w:rsidRPr="00046CEC">
        <w:t xml:space="preserve">Показатели исполнения бюджета города Пыть-Ях за 9 месяцев 2021 года </w:t>
      </w:r>
    </w:p>
    <w:p w:rsidR="00431931" w:rsidRPr="00046CEC" w:rsidRDefault="00431931" w:rsidP="001D02F1">
      <w:pPr>
        <w:spacing w:after="0"/>
        <w:jc w:val="center"/>
      </w:pPr>
      <w:r w:rsidRPr="00046CEC">
        <w:t>по расходам бюджета по разделам и подразделам классификации расходов бюджета</w:t>
      </w:r>
    </w:p>
    <w:p w:rsidR="00431931" w:rsidRPr="00046CEC" w:rsidRDefault="00431931" w:rsidP="001D02F1">
      <w:pPr>
        <w:spacing w:after="0"/>
        <w:jc w:val="center"/>
      </w:pPr>
    </w:p>
    <w:p w:rsidR="00431931" w:rsidRPr="00046CEC" w:rsidRDefault="00431931" w:rsidP="001D02F1">
      <w:pPr>
        <w:spacing w:after="0"/>
        <w:jc w:val="right"/>
      </w:pPr>
      <w:r w:rsidRPr="00046CEC"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48"/>
        <w:gridCol w:w="757"/>
        <w:gridCol w:w="873"/>
        <w:gridCol w:w="1742"/>
        <w:gridCol w:w="1698"/>
        <w:gridCol w:w="1002"/>
      </w:tblGrid>
      <w:tr w:rsidR="00431931" w:rsidRPr="00DB1C52" w:rsidTr="001D02F1">
        <w:trPr>
          <w:cantSplit/>
          <w:trHeight w:val="20"/>
          <w:tblHeader/>
        </w:trPr>
        <w:tc>
          <w:tcPr>
            <w:tcW w:w="2086" w:type="pct"/>
            <w:vMerge w:val="restart"/>
            <w:noWrap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2" w:type="pct"/>
            <w:gridSpan w:val="2"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36" w:type="pct"/>
            <w:vMerge w:val="restart"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15" w:type="pct"/>
            <w:vMerge w:val="restart"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82" w:type="pct"/>
            <w:vMerge w:val="restart"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к уточненному плану</w:t>
            </w:r>
          </w:p>
        </w:tc>
      </w:tr>
      <w:tr w:rsidR="00431931" w:rsidRPr="00DB1C52" w:rsidTr="001D02F1">
        <w:trPr>
          <w:cantSplit/>
          <w:trHeight w:val="20"/>
          <w:tblHeader/>
        </w:trPr>
        <w:tc>
          <w:tcPr>
            <w:tcW w:w="2086" w:type="pct"/>
            <w:vMerge/>
            <w:vAlign w:val="center"/>
          </w:tcPr>
          <w:p w:rsidR="00431931" w:rsidRPr="00DD4DD4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419" w:type="pct"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836" w:type="pct"/>
            <w:vMerge/>
            <w:vAlign w:val="center"/>
          </w:tcPr>
          <w:p w:rsidR="00431931" w:rsidRPr="00DD4DD4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vMerge/>
            <w:vAlign w:val="center"/>
          </w:tcPr>
          <w:p w:rsidR="00431931" w:rsidRPr="00DD4DD4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vAlign w:val="center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31931" w:rsidRPr="00DB1C52" w:rsidTr="001D02F1">
        <w:trPr>
          <w:cantSplit/>
          <w:trHeight w:val="20"/>
          <w:tblHeader/>
        </w:trPr>
        <w:tc>
          <w:tcPr>
            <w:tcW w:w="2086" w:type="pct"/>
            <w:noWrap/>
            <w:vAlign w:val="bottom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" w:type="pct"/>
            <w:noWrap/>
            <w:vAlign w:val="bottom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9" w:type="pct"/>
            <w:noWrap/>
            <w:vAlign w:val="bottom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6" w:type="pct"/>
            <w:noWrap/>
            <w:vAlign w:val="bottom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5" w:type="pct"/>
            <w:noWrap/>
            <w:vAlign w:val="bottom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noWrap/>
            <w:vAlign w:val="bottom"/>
          </w:tcPr>
          <w:p w:rsidR="00431931" w:rsidRPr="00DD4DD4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D4DD4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446 993 300,75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317 905 859,77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71,12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5 808 000,00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4 513 777,58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77,72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13 324 206,00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8 926 147,65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66,99</w:t>
            </w:r>
          </w:p>
        </w:tc>
        <w:bookmarkStart w:id="0" w:name="_GoBack"/>
        <w:bookmarkEnd w:id="0"/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133 254 158,18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103 529 171,95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77,69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40 257 294,00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31 702 313,71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78,75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100,00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2 095 800,00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244 247 642,57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161 234 448,88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66,01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3 817 105,65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69,65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3 817 105,65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69,65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29 145 842,11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20 640 131,42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70,82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5 307 300,00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3 929 999,00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74,05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22 559 200,00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16 033 532,42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71,07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1 244 342,11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676 600,00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54,37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373 529 850,36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223 969 878,14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59,96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4 939 700,00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3 428 451,59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69,41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14 565 200,00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13 213 199,59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90,72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67 586 125,53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40 839 168,91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60,43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197 118 880,00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106 885 231,87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54,22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9 554 031,82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6 645 253,12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69,55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79 765 913,01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52 958 573,06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66,39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1 145 427 253,18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426 923 322,59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37,27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288 816 014,55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42 736 907,26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14,80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618 117 819,59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266 730 513,95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43,15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199 206 719,04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87 470 562,68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43,91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39 286 700,00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29 985 338,70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76,32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1 433 900,00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1 332 176,00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92,91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75,53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1 036 900,00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1 032 320,00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99,56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2 046 991 310,00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1 340 871 315,38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65,50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591 728 864,07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386 400 544,49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65,30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1 140 606 336,69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755 958 156,99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66,28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127 101 792,46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80 627 526,41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63,44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157 342 016,78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94 714 962,78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60,20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30 212 300,00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23 170 124,71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76,69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161 624 300,00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114 224 962,37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70,67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155 231 400,00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110 285 586,89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71,05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6 392 900,00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3 939 375,48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61,62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61,63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61,63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112 053 378,48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70 230 577,77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62,68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5 692 293,00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68,64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6 218 300,00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494 000,00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7,94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82 476 378,48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54 817 841,94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66,46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15 065 300,00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9 226 442,83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61,24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478 454 339,88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107 035 592,72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22,37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114 677 684,31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73 258 960,68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63,88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357 810 513,57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29 138 772,56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8,14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100,00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5 777 300,00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4 449 017,48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77,01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28 480 500,00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22 279 992,78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78,23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14 700 866,93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77,38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7 579 125,85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79,92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92,79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shd w:val="clear" w:color="000000" w:fill="FFFFFF"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63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9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92,79</w:t>
            </w:r>
          </w:p>
        </w:tc>
      </w:tr>
      <w:tr w:rsidR="00431931" w:rsidRPr="00DB1C52" w:rsidTr="001D02F1">
        <w:trPr>
          <w:cantSplit/>
          <w:trHeight w:val="20"/>
        </w:trPr>
        <w:tc>
          <w:tcPr>
            <w:tcW w:w="2086" w:type="pct"/>
            <w:noWrap/>
            <w:vAlign w:val="bottom"/>
          </w:tcPr>
          <w:p w:rsidR="00431931" w:rsidRPr="00DB1C52" w:rsidRDefault="00431931" w:rsidP="00930256">
            <w:pPr>
              <w:spacing w:after="0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3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4 833 587 651,23</w:t>
            </w:r>
          </w:p>
        </w:tc>
        <w:tc>
          <w:tcPr>
            <w:tcW w:w="815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2 651 913 446,45</w:t>
            </w:r>
          </w:p>
        </w:tc>
        <w:tc>
          <w:tcPr>
            <w:tcW w:w="482" w:type="pct"/>
            <w:noWrap/>
            <w:vAlign w:val="bottom"/>
          </w:tcPr>
          <w:p w:rsidR="00431931" w:rsidRPr="00DB1C52" w:rsidRDefault="00431931" w:rsidP="00930256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DB1C52">
              <w:rPr>
                <w:sz w:val="20"/>
                <w:szCs w:val="20"/>
                <w:lang w:eastAsia="ru-RU"/>
              </w:rPr>
              <w:t>54,86</w:t>
            </w:r>
          </w:p>
        </w:tc>
      </w:tr>
    </w:tbl>
    <w:p w:rsidR="00431931" w:rsidRDefault="00431931" w:rsidP="00D658B3">
      <w:pPr>
        <w:jc w:val="right"/>
      </w:pPr>
    </w:p>
    <w:sectPr w:rsidR="00431931" w:rsidSect="00046CEC">
      <w:headerReference w:type="default" r:id="rId6"/>
      <w:pgSz w:w="11906" w:h="16838" w:code="9"/>
      <w:pgMar w:top="851" w:right="851" w:bottom="567" w:left="851" w:header="567" w:footer="284" w:gutter="0"/>
      <w:pgNumType w:start="86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931" w:rsidRDefault="00431931" w:rsidP="00D658B3">
      <w:pPr>
        <w:spacing w:after="0"/>
      </w:pPr>
      <w:r>
        <w:separator/>
      </w:r>
    </w:p>
  </w:endnote>
  <w:endnote w:type="continuationSeparator" w:id="0">
    <w:p w:rsidR="00431931" w:rsidRDefault="00431931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931" w:rsidRDefault="00431931" w:rsidP="00D658B3">
      <w:pPr>
        <w:spacing w:after="0"/>
      </w:pPr>
      <w:r>
        <w:separator/>
      </w:r>
    </w:p>
  </w:footnote>
  <w:footnote w:type="continuationSeparator" w:id="0">
    <w:p w:rsidR="00431931" w:rsidRDefault="00431931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931" w:rsidRPr="00046CEC" w:rsidRDefault="00431931" w:rsidP="00617E56">
    <w:pPr>
      <w:pStyle w:val="Header"/>
      <w:spacing w:after="240"/>
      <w:jc w:val="right"/>
      <w:rPr>
        <w:sz w:val="24"/>
        <w:szCs w:val="24"/>
      </w:rPr>
    </w:pPr>
    <w:r w:rsidRPr="00046CEC">
      <w:rPr>
        <w:sz w:val="24"/>
        <w:szCs w:val="24"/>
      </w:rPr>
      <w:fldChar w:fldCharType="begin"/>
    </w:r>
    <w:r w:rsidRPr="00046CEC">
      <w:rPr>
        <w:sz w:val="24"/>
        <w:szCs w:val="24"/>
      </w:rPr>
      <w:instrText>PAGE   \* MERGEFORMAT</w:instrText>
    </w:r>
    <w:r w:rsidRPr="00046CEC">
      <w:rPr>
        <w:sz w:val="24"/>
        <w:szCs w:val="24"/>
      </w:rPr>
      <w:fldChar w:fldCharType="separate"/>
    </w:r>
    <w:r>
      <w:rPr>
        <w:noProof/>
        <w:sz w:val="24"/>
        <w:szCs w:val="24"/>
      </w:rPr>
      <w:t>87</w:t>
    </w:r>
    <w:r w:rsidRPr="00046CEC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3057C"/>
    <w:rsid w:val="00046CEC"/>
    <w:rsid w:val="0008469B"/>
    <w:rsid w:val="000926F7"/>
    <w:rsid w:val="000B53A0"/>
    <w:rsid w:val="00147288"/>
    <w:rsid w:val="001D02F1"/>
    <w:rsid w:val="00264224"/>
    <w:rsid w:val="002C4455"/>
    <w:rsid w:val="00303F69"/>
    <w:rsid w:val="003745FC"/>
    <w:rsid w:val="00382076"/>
    <w:rsid w:val="003E6BEC"/>
    <w:rsid w:val="00400010"/>
    <w:rsid w:val="00406799"/>
    <w:rsid w:val="00431931"/>
    <w:rsid w:val="0046548A"/>
    <w:rsid w:val="00477B81"/>
    <w:rsid w:val="00481763"/>
    <w:rsid w:val="00483D55"/>
    <w:rsid w:val="00492F6C"/>
    <w:rsid w:val="004C0A0A"/>
    <w:rsid w:val="0057394F"/>
    <w:rsid w:val="005C5555"/>
    <w:rsid w:val="005D1FAB"/>
    <w:rsid w:val="00617E56"/>
    <w:rsid w:val="006E77CF"/>
    <w:rsid w:val="007639EE"/>
    <w:rsid w:val="00896EE9"/>
    <w:rsid w:val="008A2A1E"/>
    <w:rsid w:val="008D460C"/>
    <w:rsid w:val="009104A4"/>
    <w:rsid w:val="00930256"/>
    <w:rsid w:val="009A0499"/>
    <w:rsid w:val="009F0E03"/>
    <w:rsid w:val="00A10BF2"/>
    <w:rsid w:val="00A120C8"/>
    <w:rsid w:val="00A6228A"/>
    <w:rsid w:val="00AB6772"/>
    <w:rsid w:val="00AE12A4"/>
    <w:rsid w:val="00B35274"/>
    <w:rsid w:val="00B444E2"/>
    <w:rsid w:val="00BC3793"/>
    <w:rsid w:val="00BD0E50"/>
    <w:rsid w:val="00C30643"/>
    <w:rsid w:val="00C441E7"/>
    <w:rsid w:val="00C50444"/>
    <w:rsid w:val="00CD04DF"/>
    <w:rsid w:val="00D0034D"/>
    <w:rsid w:val="00D3062F"/>
    <w:rsid w:val="00D658B3"/>
    <w:rsid w:val="00DB1C52"/>
    <w:rsid w:val="00DD4DD4"/>
    <w:rsid w:val="00E126B8"/>
    <w:rsid w:val="00E74FAA"/>
    <w:rsid w:val="00E80FA8"/>
    <w:rsid w:val="00EA4E35"/>
    <w:rsid w:val="00F60B39"/>
    <w:rsid w:val="00F832C2"/>
    <w:rsid w:val="00F95514"/>
    <w:rsid w:val="00FD1AC4"/>
    <w:rsid w:val="00FF3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EE9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36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737</Words>
  <Characters>4206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5</cp:revision>
  <cp:lastPrinted>2021-12-10T11:21:00Z</cp:lastPrinted>
  <dcterms:created xsi:type="dcterms:W3CDTF">2021-12-09T11:25:00Z</dcterms:created>
  <dcterms:modified xsi:type="dcterms:W3CDTF">2021-12-10T11:21:00Z</dcterms:modified>
</cp:coreProperties>
</file>